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C6CC2" w14:textId="77777777" w:rsidR="00903F30" w:rsidRDefault="00903F30" w:rsidP="00903F3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Edmund MORTON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0B15464A" w14:textId="77777777" w:rsidR="00903F30" w:rsidRDefault="00903F30" w:rsidP="00903F30">
      <w:pPr>
        <w:pStyle w:val="NoSpacing"/>
        <w:rPr>
          <w:rFonts w:cs="Times New Roman"/>
          <w:szCs w:val="24"/>
        </w:rPr>
      </w:pPr>
    </w:p>
    <w:p w14:paraId="4A364971" w14:textId="77777777" w:rsidR="00903F30" w:rsidRDefault="00903F30" w:rsidP="00903F30">
      <w:pPr>
        <w:pStyle w:val="NoSpacing"/>
        <w:rPr>
          <w:rFonts w:cs="Times New Roman"/>
          <w:szCs w:val="24"/>
        </w:rPr>
      </w:pPr>
    </w:p>
    <w:p w14:paraId="1FAC559C" w14:textId="77777777" w:rsidR="00903F30" w:rsidRDefault="00903F30" w:rsidP="00903F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Northampton into</w:t>
      </w:r>
    </w:p>
    <w:p w14:paraId="315D082E" w14:textId="77777777" w:rsidR="00903F30" w:rsidRDefault="00903F30" w:rsidP="00903F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Catesby(q.v.)</w:t>
      </w:r>
    </w:p>
    <w:p w14:paraId="590FA3A0" w14:textId="77777777" w:rsidR="00903F30" w:rsidRDefault="00903F30" w:rsidP="00903F3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80525F0" w14:textId="77777777" w:rsidR="00903F30" w:rsidRDefault="00903F30" w:rsidP="00903F3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p.53)</w:t>
      </w:r>
    </w:p>
    <w:p w14:paraId="088D48D9" w14:textId="77777777" w:rsidR="00903F30" w:rsidRDefault="00903F30" w:rsidP="00903F30">
      <w:pPr>
        <w:pStyle w:val="NoSpacing"/>
        <w:rPr>
          <w:rFonts w:eastAsia="Times New Roman" w:cs="Times New Roman"/>
          <w:szCs w:val="24"/>
        </w:rPr>
      </w:pPr>
    </w:p>
    <w:p w14:paraId="2F306C73" w14:textId="77777777" w:rsidR="00903F30" w:rsidRDefault="00903F30" w:rsidP="00903F30">
      <w:pPr>
        <w:pStyle w:val="NoSpacing"/>
        <w:rPr>
          <w:rFonts w:eastAsia="Times New Roman" w:cs="Times New Roman"/>
          <w:szCs w:val="24"/>
        </w:rPr>
      </w:pPr>
    </w:p>
    <w:p w14:paraId="6FBD336B" w14:textId="77777777" w:rsidR="00903F30" w:rsidRDefault="00903F30" w:rsidP="00903F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May 2023</w:t>
      </w:r>
    </w:p>
    <w:p w14:paraId="2D5836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28AFE" w14:textId="77777777" w:rsidR="00903F30" w:rsidRDefault="00903F30" w:rsidP="009139A6">
      <w:r>
        <w:separator/>
      </w:r>
    </w:p>
  </w:endnote>
  <w:endnote w:type="continuationSeparator" w:id="0">
    <w:p w14:paraId="04F226BF" w14:textId="77777777" w:rsidR="00903F30" w:rsidRDefault="00903F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0E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3E5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3FF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11BAE" w14:textId="77777777" w:rsidR="00903F30" w:rsidRDefault="00903F30" w:rsidP="009139A6">
      <w:r>
        <w:separator/>
      </w:r>
    </w:p>
  </w:footnote>
  <w:footnote w:type="continuationSeparator" w:id="0">
    <w:p w14:paraId="777CBC5D" w14:textId="77777777" w:rsidR="00903F30" w:rsidRDefault="00903F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CA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D0D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FA9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F30"/>
    <w:rsid w:val="000666E0"/>
    <w:rsid w:val="002510B7"/>
    <w:rsid w:val="005C130B"/>
    <w:rsid w:val="00826F5C"/>
    <w:rsid w:val="00903F30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E941B"/>
  <w15:chartTrackingRefBased/>
  <w15:docId w15:val="{3E1308ED-2B8D-4010-B883-6D058C6AE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2023-05-09T16:04:00Z</dcterms:created>
  <dcterms:modified xsi:type="dcterms:W3CDTF">2023-05-09T16:05:00Z</dcterms:modified>
</cp:coreProperties>
</file>